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B7C1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MARYNER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0D684141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</w:p>
    <w:p w14:paraId="739C21CB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</w:p>
    <w:p w14:paraId="47C95804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William(q.v.).    (C.P.R. 1476-85 p.186)</w:t>
      </w:r>
    </w:p>
    <w:p w14:paraId="12426141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</w:p>
    <w:p w14:paraId="1799BF40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</w:p>
    <w:p w14:paraId="004ABC6A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</w:p>
    <w:p w14:paraId="4E2AF0E5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She was a joint executor of the Will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butcher(q.v.). (ibid.) </w:t>
      </w:r>
    </w:p>
    <w:p w14:paraId="6068587C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</w:p>
    <w:p w14:paraId="1E17665D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</w:p>
    <w:p w14:paraId="02BEC50C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Jul.</w:t>
      </w: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 xml:space="preserve">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was pardoned outlawry for not appearing to </w:t>
      </w:r>
    </w:p>
    <w:p w14:paraId="6B9A06DE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answer them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Calcote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the other executor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</w:p>
    <w:p w14:paraId="0F06649F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London, butcher(q.v.), touching a plea that he </w:t>
      </w:r>
      <w:proofErr w:type="gramStart"/>
      <w:r>
        <w:rPr>
          <w:rFonts w:ascii="Times New Roman" w:hAnsi="Times New Roman" w:cs="Times New Roman"/>
          <w:sz w:val="24"/>
          <w:szCs w:val="24"/>
        </w:rPr>
        <w:t>render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them £12.</w:t>
      </w:r>
    </w:p>
    <w:p w14:paraId="034ED672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(ibid.) </w:t>
      </w:r>
    </w:p>
    <w:p w14:paraId="02858D1D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</w:p>
    <w:p w14:paraId="58833FC4" w14:textId="77777777" w:rsidR="005628A9" w:rsidRDefault="005628A9" w:rsidP="00562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December 2021</w:t>
      </w:r>
    </w:p>
    <w:p w14:paraId="17502D5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D26FD" w14:textId="77777777" w:rsidR="005628A9" w:rsidRDefault="005628A9" w:rsidP="009139A6">
      <w:r>
        <w:separator/>
      </w:r>
    </w:p>
  </w:endnote>
  <w:endnote w:type="continuationSeparator" w:id="0">
    <w:p w14:paraId="3041DFE6" w14:textId="77777777" w:rsidR="005628A9" w:rsidRDefault="005628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249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520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8D7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8ACD5" w14:textId="77777777" w:rsidR="005628A9" w:rsidRDefault="005628A9" w:rsidP="009139A6">
      <w:r>
        <w:separator/>
      </w:r>
    </w:p>
  </w:footnote>
  <w:footnote w:type="continuationSeparator" w:id="0">
    <w:p w14:paraId="796EA086" w14:textId="77777777" w:rsidR="005628A9" w:rsidRDefault="005628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0EB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C59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CE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8A9"/>
    <w:rsid w:val="000666E0"/>
    <w:rsid w:val="002510B7"/>
    <w:rsid w:val="005628A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DAF42"/>
  <w15:chartTrackingRefBased/>
  <w15:docId w15:val="{BAEB1F68-200B-4942-A1F8-E50BFFBA8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8A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2022-01-08T20:09:00Z</dcterms:created>
  <dcterms:modified xsi:type="dcterms:W3CDTF">2022-01-08T20:10:00Z</dcterms:modified>
</cp:coreProperties>
</file>